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B5379" w14:textId="32BD78FA" w:rsidR="00BA00AB" w:rsidRDefault="002A45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CLEREBEK</w:t>
      </w:r>
      <w:r>
        <w:rPr>
          <w:rFonts w:cs="Times New Roman"/>
          <w:szCs w:val="24"/>
        </w:rPr>
        <w:t xml:space="preserve">       (fl.1445)</w:t>
      </w:r>
    </w:p>
    <w:p w14:paraId="304FFF1E" w14:textId="77777777" w:rsidR="002A45A4" w:rsidRDefault="002A45A4" w:rsidP="009139A6">
      <w:pPr>
        <w:pStyle w:val="NoSpacing"/>
        <w:rPr>
          <w:rFonts w:cs="Times New Roman"/>
          <w:szCs w:val="24"/>
        </w:rPr>
      </w:pPr>
    </w:p>
    <w:p w14:paraId="4011906E" w14:textId="77777777" w:rsidR="002A45A4" w:rsidRDefault="002A45A4" w:rsidP="009139A6">
      <w:pPr>
        <w:pStyle w:val="NoSpacing"/>
        <w:rPr>
          <w:rFonts w:cs="Times New Roman"/>
          <w:szCs w:val="24"/>
        </w:rPr>
      </w:pPr>
    </w:p>
    <w:p w14:paraId="057450AC" w14:textId="708BA48C" w:rsidR="002A45A4" w:rsidRDefault="002A45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Feb.1445</w:t>
      </w:r>
      <w:r>
        <w:rPr>
          <w:rFonts w:cs="Times New Roman"/>
          <w:szCs w:val="24"/>
        </w:rPr>
        <w:tab/>
        <w:t>Writ of diem clausit extremum to the Escheator of Suffolk.</w:t>
      </w:r>
    </w:p>
    <w:p w14:paraId="4FE052E9" w14:textId="4D16C22E" w:rsidR="002A45A4" w:rsidRDefault="002A45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p.300)</w:t>
      </w:r>
    </w:p>
    <w:p w14:paraId="70F95222" w14:textId="77777777" w:rsidR="002A45A4" w:rsidRDefault="002A45A4" w:rsidP="009139A6">
      <w:pPr>
        <w:pStyle w:val="NoSpacing"/>
        <w:rPr>
          <w:rFonts w:cs="Times New Roman"/>
          <w:szCs w:val="24"/>
        </w:rPr>
      </w:pPr>
    </w:p>
    <w:p w14:paraId="139BB2D2" w14:textId="77777777" w:rsidR="002A45A4" w:rsidRDefault="002A45A4" w:rsidP="009139A6">
      <w:pPr>
        <w:pStyle w:val="NoSpacing"/>
        <w:rPr>
          <w:rFonts w:cs="Times New Roman"/>
          <w:szCs w:val="24"/>
        </w:rPr>
      </w:pPr>
    </w:p>
    <w:p w14:paraId="2CC24314" w14:textId="3F563194" w:rsidR="002A45A4" w:rsidRPr="002A45A4" w:rsidRDefault="002A45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October 2023</w:t>
      </w:r>
    </w:p>
    <w:sectPr w:rsidR="002A45A4" w:rsidRPr="002A45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93100" w14:textId="77777777" w:rsidR="002A45A4" w:rsidRDefault="002A45A4" w:rsidP="009139A6">
      <w:r>
        <w:separator/>
      </w:r>
    </w:p>
  </w:endnote>
  <w:endnote w:type="continuationSeparator" w:id="0">
    <w:p w14:paraId="236DFC9F" w14:textId="77777777" w:rsidR="002A45A4" w:rsidRDefault="002A45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79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006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7CC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E4A48" w14:textId="77777777" w:rsidR="002A45A4" w:rsidRDefault="002A45A4" w:rsidP="009139A6">
      <w:r>
        <w:separator/>
      </w:r>
    </w:p>
  </w:footnote>
  <w:footnote w:type="continuationSeparator" w:id="0">
    <w:p w14:paraId="3B9C373E" w14:textId="77777777" w:rsidR="002A45A4" w:rsidRDefault="002A45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440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630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875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5A4"/>
    <w:rsid w:val="000666E0"/>
    <w:rsid w:val="002510B7"/>
    <w:rsid w:val="002A45A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45532"/>
  <w15:chartTrackingRefBased/>
  <w15:docId w15:val="{7CE8AB55-7B03-427D-9DB3-CECF8B18A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2023-10-18T20:40:00Z</dcterms:created>
  <dcterms:modified xsi:type="dcterms:W3CDTF">2023-10-18T20:42:00Z</dcterms:modified>
</cp:coreProperties>
</file>